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414F9" w14:textId="77777777" w:rsidR="003B090B" w:rsidRDefault="003B090B" w:rsidP="003B090B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24243612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4301-0007/2023</w:t>
      </w:r>
    </w:p>
    <w:p w14:paraId="7855861F" w14:textId="77777777" w:rsidR="003B090B" w:rsidRDefault="003B090B" w:rsidP="003B090B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2023-115</w:t>
      </w:r>
    </w:p>
    <w:bookmarkEnd w:id="0"/>
    <w:p w14:paraId="0F0EB34D" w14:textId="305C6D6F" w:rsidR="00EF5515" w:rsidRDefault="00EF5515" w:rsidP="00A42189">
      <w:pPr>
        <w:jc w:val="both"/>
        <w:rPr>
          <w:rFonts w:cs="Arial"/>
        </w:rPr>
      </w:pPr>
    </w:p>
    <w:p w14:paraId="64DF043A" w14:textId="77777777" w:rsidR="008F2221" w:rsidRDefault="008F2221" w:rsidP="00A42189">
      <w:pPr>
        <w:jc w:val="both"/>
        <w:rPr>
          <w:rFonts w:cs="Arial"/>
        </w:rPr>
      </w:pPr>
      <w:bookmarkStart w:id="1" w:name="_GoBack"/>
      <w:bookmarkEnd w:id="1"/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1769F8F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4A0F3" w14:textId="77777777" w:rsidR="002B49A7" w:rsidRDefault="002B49A7">
      <w:r>
        <w:separator/>
      </w:r>
    </w:p>
  </w:endnote>
  <w:endnote w:type="continuationSeparator" w:id="0">
    <w:p w14:paraId="0288A0A0" w14:textId="77777777" w:rsidR="002B49A7" w:rsidRDefault="002B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E0A39B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E197F" w14:textId="77777777" w:rsidR="002B49A7" w:rsidRDefault="002B49A7">
      <w:r>
        <w:separator/>
      </w:r>
    </w:p>
  </w:footnote>
  <w:footnote w:type="continuationSeparator" w:id="0">
    <w:p w14:paraId="2CCC5082" w14:textId="77777777" w:rsidR="002B49A7" w:rsidRDefault="002B4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6A6398E5" w:rsidR="00C0552D" w:rsidRPr="009F4AF4" w:rsidRDefault="00F00BC1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67307">
            <w:rPr>
              <w:rFonts w:cs="Arial"/>
              <w:color w:val="000000"/>
              <w:sz w:val="16"/>
              <w:szCs w:val="16"/>
            </w:rPr>
            <w:t>-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3564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090B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A6251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12DC7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2221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6AAE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46C28"/>
    <w:rsid w:val="00C561E9"/>
    <w:rsid w:val="00C565DD"/>
    <w:rsid w:val="00C64A95"/>
    <w:rsid w:val="00C82B34"/>
    <w:rsid w:val="00C9531D"/>
    <w:rsid w:val="00C97729"/>
    <w:rsid w:val="00CA0755"/>
    <w:rsid w:val="00CA2DF9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76CA1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109420-18F2-4AA5-8116-53DEA17BBC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66A09-147F-4252-8D64-ACF3354DCC35}">
  <ds:schemaRefs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857094F-9A54-47D0-B677-4937EEBFA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</TotalTime>
  <Pages>1</Pages>
  <Words>116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13</cp:revision>
  <cp:lastPrinted>2023-02-24T09:55:00Z</cp:lastPrinted>
  <dcterms:created xsi:type="dcterms:W3CDTF">2018-07-24T11:48:00Z</dcterms:created>
  <dcterms:modified xsi:type="dcterms:W3CDTF">2023-02-24T10:46:00Z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